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F7C7C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SHIPLEY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E977E2E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74D0A272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</w:p>
    <w:p w14:paraId="02F4D34C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</w:p>
    <w:p w14:paraId="055AC309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5F8DB22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36FB6DED" w14:textId="77777777" w:rsidR="00CE6AF3" w:rsidRDefault="00CE6AF3" w:rsidP="00CE6AF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Coventry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66B4EBB9" w14:textId="77777777" w:rsidR="00CE6AF3" w:rsidRDefault="00CE6AF3" w:rsidP="00CE6AF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p.94)</w:t>
      </w:r>
    </w:p>
    <w:p w14:paraId="45C40E38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</w:p>
    <w:p w14:paraId="0D625768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</w:p>
    <w:p w14:paraId="10BFFB30" w14:textId="77777777" w:rsidR="00CE6AF3" w:rsidRDefault="00CE6AF3" w:rsidP="00CE6A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40CC73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ED104" w14:textId="77777777" w:rsidR="00CE6AF3" w:rsidRDefault="00CE6AF3" w:rsidP="009139A6">
      <w:r>
        <w:separator/>
      </w:r>
    </w:p>
  </w:endnote>
  <w:endnote w:type="continuationSeparator" w:id="0">
    <w:p w14:paraId="685308D6" w14:textId="77777777" w:rsidR="00CE6AF3" w:rsidRDefault="00CE6A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F7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E6B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30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225B" w14:textId="77777777" w:rsidR="00CE6AF3" w:rsidRDefault="00CE6AF3" w:rsidP="009139A6">
      <w:r>
        <w:separator/>
      </w:r>
    </w:p>
  </w:footnote>
  <w:footnote w:type="continuationSeparator" w:id="0">
    <w:p w14:paraId="7861044F" w14:textId="77777777" w:rsidR="00CE6AF3" w:rsidRDefault="00CE6A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6E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77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4D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AF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6AF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AA683"/>
  <w15:chartTrackingRefBased/>
  <w15:docId w15:val="{6CD1D7E0-9B62-4C5A-A964-93EF5F0A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AF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2022-08-03T19:47:00Z</dcterms:created>
  <dcterms:modified xsi:type="dcterms:W3CDTF">2022-08-03T19:47:00Z</dcterms:modified>
</cp:coreProperties>
</file>